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B441C" w14:textId="77777777" w:rsidR="00DF1885" w:rsidRPr="00435C5A" w:rsidRDefault="00DF1885" w:rsidP="0094484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A092308" w14:textId="77777777" w:rsidR="00C0558E" w:rsidRPr="00435C5A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0C71C21" w14:textId="6E25FF5F" w:rsidR="00BB7AF7" w:rsidRPr="00435C5A" w:rsidRDefault="00BB7AF7" w:rsidP="007B21D5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435C5A">
        <w:rPr>
          <w:b/>
          <w:bCs/>
          <w:lang w:val="lt-LT"/>
        </w:rPr>
        <w:t>KALVARIJOS SAVIVALDYBĖS ADMINISTRACIJ</w:t>
      </w:r>
      <w:r w:rsidR="007B21D5">
        <w:rPr>
          <w:b/>
          <w:bCs/>
          <w:lang w:val="lt-LT"/>
        </w:rPr>
        <w:t>A</w:t>
      </w:r>
    </w:p>
    <w:p w14:paraId="46B8393D" w14:textId="77777777" w:rsidR="00BB7AF7" w:rsidRPr="00435C5A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435C5A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435C5A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435C5A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2F038F17" w:rsidR="00D64498" w:rsidRPr="00435C5A" w:rsidRDefault="00435C5A" w:rsidP="00E77402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435C5A">
              <w:rPr>
                <w:b/>
                <w:bCs/>
                <w:sz w:val="24"/>
                <w:szCs w:val="24"/>
              </w:rPr>
              <w:t xml:space="preserve">DĖL </w:t>
            </w:r>
            <w:r w:rsidR="002D3E17" w:rsidRPr="002D3E17">
              <w:rPr>
                <w:b/>
                <w:bCs/>
                <w:sz w:val="24"/>
                <w:szCs w:val="24"/>
              </w:rPr>
              <w:t xml:space="preserve">KALVARIJOS SAVIVALDYBĖS TARYBOS 2025 M. </w:t>
            </w:r>
            <w:r w:rsidR="00E77402">
              <w:rPr>
                <w:b/>
                <w:bCs/>
                <w:sz w:val="24"/>
                <w:szCs w:val="24"/>
              </w:rPr>
              <w:t>BALANDŽIO 18 D. SPRENDIMO NR. T-67</w:t>
            </w:r>
            <w:r w:rsidR="002D3E17" w:rsidRPr="002D3E17">
              <w:rPr>
                <w:b/>
                <w:bCs/>
                <w:sz w:val="24"/>
                <w:szCs w:val="24"/>
              </w:rPr>
              <w:t xml:space="preserve"> ,,DĖL KALVARIJOS SAVIVALDYBĖS JAUNIMO </w:t>
            </w:r>
            <w:r w:rsidR="00E77402">
              <w:rPr>
                <w:b/>
                <w:bCs/>
                <w:sz w:val="24"/>
                <w:szCs w:val="24"/>
              </w:rPr>
              <w:t>VASAROS UŽIMTUMO IR INTEGRACIJOS Į DARBO RINKĄ PROGRAMOS</w:t>
            </w:r>
            <w:r w:rsidR="002D3E17" w:rsidRPr="002D3E17">
              <w:rPr>
                <w:b/>
                <w:bCs/>
                <w:sz w:val="24"/>
                <w:szCs w:val="24"/>
              </w:rPr>
              <w:t xml:space="preserve"> PATVIRTINIMO“ PAKEITIMO</w:t>
            </w:r>
          </w:p>
        </w:tc>
      </w:tr>
    </w:tbl>
    <w:p w14:paraId="5AB6F53C" w14:textId="77777777" w:rsidR="00041B21" w:rsidRPr="00435C5A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97"/>
        <w:gridCol w:w="6231"/>
      </w:tblGrid>
      <w:tr w:rsidR="00E95DDE" w:rsidRPr="00435C5A" w14:paraId="4C0F81D0" w14:textId="77777777" w:rsidTr="006504CB">
        <w:tc>
          <w:tcPr>
            <w:tcW w:w="3397" w:type="dxa"/>
          </w:tcPr>
          <w:p w14:paraId="13B43C6E" w14:textId="1A1E9EDB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Sprendimo projekto pavadinimas</w:t>
            </w:r>
          </w:p>
          <w:p w14:paraId="16D0F343" w14:textId="0366CA59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231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6015"/>
            </w:tblGrid>
            <w:tr w:rsidR="00D64498" w:rsidRPr="00435C5A" w14:paraId="56AB2EF8" w14:textId="77777777" w:rsidTr="009C0548">
              <w:trPr>
                <w:trHeight w:val="80"/>
                <w:jc w:val="center"/>
              </w:trPr>
              <w:tc>
                <w:tcPr>
                  <w:tcW w:w="9854" w:type="dxa"/>
                </w:tcPr>
                <w:p w14:paraId="6FC43ED4" w14:textId="7B8841C5" w:rsidR="00D64498" w:rsidRPr="00435C5A" w:rsidRDefault="00435C5A" w:rsidP="00E77402">
                  <w:pPr>
                    <w:suppressAutoHyphens/>
                    <w:ind w:left="-74" w:right="-81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435C5A">
                    <w:rPr>
                      <w:bCs/>
                      <w:sz w:val="24"/>
                      <w:szCs w:val="24"/>
                    </w:rPr>
                    <w:t xml:space="preserve">Dėl </w:t>
                  </w:r>
                  <w:r w:rsidR="00E77402" w:rsidRPr="00E77402">
                    <w:rPr>
                      <w:bCs/>
                      <w:sz w:val="24"/>
                      <w:szCs w:val="24"/>
                    </w:rPr>
                    <w:t>Kalvarijos savivaldybės tarybos 2025 m. balandžio 18 d. sprendimą Nr. T-67 ,,Dėl Kalvarijos savivaldybės jaunimo vasaros užimtumo ir integracijos į darbo rinką programos patvirtinimo“</w:t>
                  </w:r>
                  <w:r w:rsidR="00E77402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="002D3E17">
                    <w:rPr>
                      <w:bCs/>
                      <w:sz w:val="24"/>
                      <w:szCs w:val="24"/>
                    </w:rPr>
                    <w:t>pakeitimo</w:t>
                  </w:r>
                </w:p>
              </w:tc>
            </w:tr>
          </w:tbl>
          <w:p w14:paraId="6910FEE5" w14:textId="77777777" w:rsidR="002B4413" w:rsidRPr="00435C5A" w:rsidRDefault="002B4413" w:rsidP="00EC7A15">
            <w:pPr>
              <w:jc w:val="both"/>
            </w:pPr>
          </w:p>
        </w:tc>
      </w:tr>
      <w:tr w:rsidR="00E95DDE" w:rsidRPr="00435C5A" w14:paraId="4F26DE2D" w14:textId="77777777" w:rsidTr="006504CB">
        <w:tc>
          <w:tcPr>
            <w:tcW w:w="3397" w:type="dxa"/>
          </w:tcPr>
          <w:p w14:paraId="2385CEC7" w14:textId="3D126666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Sprendimo projekto tiksla</w:t>
            </w:r>
            <w:r w:rsidR="00EA002B" w:rsidRPr="00435C5A">
              <w:rPr>
                <w:lang w:val="lt-LT"/>
              </w:rPr>
              <w:t>s (-ai)</w:t>
            </w:r>
          </w:p>
          <w:p w14:paraId="09F3F49D" w14:textId="0C0E4D3C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231" w:type="dxa"/>
          </w:tcPr>
          <w:p w14:paraId="6EFBDBA9" w14:textId="38E49906" w:rsidR="002B4413" w:rsidRPr="00435C5A" w:rsidRDefault="00AE4574" w:rsidP="00AE457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AE4574">
              <w:rPr>
                <w:lang w:val="lt-LT"/>
              </w:rPr>
              <w:t>Pakeisti tvarkos aprašą, atsisakant reikalavimo iš asmens pateikti pažymą apie deklaruotą gyvenamąją vietą, taip pat atnaujinti darbuotojų kontaktinius duomenis pasikeitus kontaktinei informacijai.</w:t>
            </w:r>
          </w:p>
        </w:tc>
      </w:tr>
      <w:tr w:rsidR="00E95DDE" w:rsidRPr="00435C5A" w14:paraId="707BB49F" w14:textId="77777777" w:rsidTr="006504CB">
        <w:trPr>
          <w:trHeight w:val="791"/>
        </w:trPr>
        <w:tc>
          <w:tcPr>
            <w:tcW w:w="3397" w:type="dxa"/>
          </w:tcPr>
          <w:p w14:paraId="1FC9D3FB" w14:textId="4ECDD3CD" w:rsidR="00081D4D" w:rsidRPr="00435C5A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Sprendimo projekto uždavin</w:t>
            </w:r>
            <w:r w:rsidR="00EA002B" w:rsidRPr="00435C5A">
              <w:rPr>
                <w:lang w:val="lt-LT"/>
              </w:rPr>
              <w:t>ys (-</w:t>
            </w:r>
            <w:proofErr w:type="spellStart"/>
            <w:r w:rsidRPr="00435C5A">
              <w:rPr>
                <w:lang w:val="lt-LT"/>
              </w:rPr>
              <w:t>iai</w:t>
            </w:r>
            <w:proofErr w:type="spellEnd"/>
            <w:r w:rsidR="00EA002B" w:rsidRPr="00435C5A">
              <w:rPr>
                <w:lang w:val="lt-LT"/>
              </w:rPr>
              <w:t>)</w:t>
            </w:r>
          </w:p>
          <w:p w14:paraId="212640E3" w14:textId="77777777" w:rsidR="002B4413" w:rsidRPr="00435C5A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231" w:type="dxa"/>
          </w:tcPr>
          <w:p w14:paraId="53940474" w14:textId="24955140" w:rsidR="002B4413" w:rsidRPr="00435C5A" w:rsidRDefault="002D3E17" w:rsidP="00E774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Kadangi nuo 2026 m. liepos 1 d. pasikeis Lietuvos Respublikos viešojo administravimo įstatymas ir viešojo administravimo subjektas nebegalės reikalauti dokumentų</w:t>
            </w:r>
            <w:r w:rsidR="00B8207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esančių viešai prieinamose vietose</w:t>
            </w:r>
            <w:r w:rsidR="00B8207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arba tų, kurie yra </w:t>
            </w:r>
            <w:r w:rsidRPr="002D3E17">
              <w:rPr>
                <w:sz w:val="24"/>
                <w:szCs w:val="24"/>
              </w:rPr>
              <w:t>valstybės ar savivaldybės informacinėse sistemose</w:t>
            </w:r>
            <w:r>
              <w:rPr>
                <w:sz w:val="24"/>
                <w:szCs w:val="24"/>
              </w:rPr>
              <w:t xml:space="preserve">, </w:t>
            </w:r>
            <w:r w:rsidR="00E77402">
              <w:rPr>
                <w:sz w:val="24"/>
                <w:szCs w:val="24"/>
              </w:rPr>
              <w:t xml:space="preserve">taip pat Kalvarijos savivaldybės administracijoje yra pasikeitę asmenys atsakingi už tam tikras funkcijas, </w:t>
            </w:r>
            <w:r>
              <w:rPr>
                <w:sz w:val="24"/>
                <w:szCs w:val="24"/>
              </w:rPr>
              <w:t xml:space="preserve">todėl reikalinga pakeisti </w:t>
            </w:r>
            <w:r w:rsidRPr="002D3E17">
              <w:rPr>
                <w:sz w:val="24"/>
                <w:szCs w:val="24"/>
              </w:rPr>
              <w:t xml:space="preserve">Kalvarijos savivaldybės tarybos 2025 m. </w:t>
            </w:r>
            <w:r w:rsidR="00E77402">
              <w:rPr>
                <w:sz w:val="24"/>
                <w:szCs w:val="24"/>
              </w:rPr>
              <w:t>balandžio 18 d. sprendimo Nr. T-67</w:t>
            </w:r>
            <w:r w:rsidRPr="002D3E17">
              <w:rPr>
                <w:sz w:val="24"/>
                <w:szCs w:val="24"/>
              </w:rPr>
              <w:t xml:space="preserve"> ,,Dėl Kalvarijos savivaldybės jaunimo projektų finansavimo tvarkos aprašo patvirtinimo“ </w:t>
            </w:r>
            <w:r w:rsidR="00E77402">
              <w:rPr>
                <w:sz w:val="24"/>
                <w:szCs w:val="24"/>
              </w:rPr>
              <w:t>11 punktą ir 5 priedo 5 punktą.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95DDE" w:rsidRPr="00435C5A" w14:paraId="46703013" w14:textId="77777777" w:rsidTr="006504CB">
        <w:trPr>
          <w:trHeight w:val="1302"/>
        </w:trPr>
        <w:tc>
          <w:tcPr>
            <w:tcW w:w="3397" w:type="dxa"/>
          </w:tcPr>
          <w:p w14:paraId="036BBA56" w14:textId="77777777" w:rsidR="002B4413" w:rsidRPr="00435C5A" w:rsidRDefault="00081D4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435C5A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435C5A" w:rsidRDefault="00C7111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231" w:type="dxa"/>
          </w:tcPr>
          <w:p w14:paraId="6030AD2B" w14:textId="44C26E3C" w:rsidR="002B4413" w:rsidRPr="00435C5A" w:rsidRDefault="002D3E17" w:rsidP="00AE4574">
            <w:pPr>
              <w:jc w:val="both"/>
              <w:rPr>
                <w:sz w:val="24"/>
                <w:szCs w:val="24"/>
              </w:rPr>
            </w:pPr>
            <w:r w:rsidRPr="002D3E17">
              <w:rPr>
                <w:sz w:val="24"/>
                <w:szCs w:val="24"/>
              </w:rPr>
              <w:t xml:space="preserve">Lietuvos Respublikos </w:t>
            </w:r>
            <w:r w:rsidR="00AE4574">
              <w:rPr>
                <w:sz w:val="24"/>
                <w:szCs w:val="24"/>
              </w:rPr>
              <w:t xml:space="preserve">jaunimo politikos pagrindų įstatymo 3 straipsnio 3 dalies 3 punktas, kuris nurodo, jog </w:t>
            </w:r>
            <w:r w:rsidR="00AE4574" w:rsidRPr="00AE4574">
              <w:rPr>
                <w:sz w:val="24"/>
                <w:szCs w:val="24"/>
              </w:rPr>
              <w:t>savivaldybės jaunimo reikalų koordinatorius rengia ir įgyvendina savivaldybėje įgyvendinamas jaunimo po</w:t>
            </w:r>
            <w:r w:rsidR="00AE4574">
              <w:rPr>
                <w:sz w:val="24"/>
                <w:szCs w:val="24"/>
              </w:rPr>
              <w:t>litikos programas ir priemones, šiuo atveju organizuoja ir įgyvendina Jaunimo vasaros užimtumo ir integracijos į darbo rinką programą.</w:t>
            </w:r>
          </w:p>
        </w:tc>
      </w:tr>
      <w:tr w:rsidR="00E95DDE" w:rsidRPr="00435C5A" w14:paraId="6750B155" w14:textId="77777777" w:rsidTr="006504CB">
        <w:tc>
          <w:tcPr>
            <w:tcW w:w="3397" w:type="dxa"/>
          </w:tcPr>
          <w:p w14:paraId="13CB5DFC" w14:textId="5DCD49D1" w:rsidR="002B4413" w:rsidRPr="00435C5A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Laukiami rezultatai</w:t>
            </w:r>
            <w:r w:rsidR="001243F0" w:rsidRPr="00435C5A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435C5A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231" w:type="dxa"/>
          </w:tcPr>
          <w:p w14:paraId="35786893" w14:textId="54BD6D2E" w:rsidR="002B4413" w:rsidRPr="00435C5A" w:rsidRDefault="00AE4574" w:rsidP="007C0F7B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Teigiami rezultatai: </w:t>
            </w:r>
            <w:r w:rsidR="00414057">
              <w:rPr>
                <w:lang w:val="lt-LT"/>
              </w:rPr>
              <w:t>m</w:t>
            </w:r>
            <w:r>
              <w:rPr>
                <w:lang w:val="lt-LT"/>
              </w:rPr>
              <w:t xml:space="preserve">ažinama </w:t>
            </w:r>
            <w:r w:rsidR="000B2BF7">
              <w:rPr>
                <w:lang w:val="lt-LT"/>
              </w:rPr>
              <w:t xml:space="preserve">administracinė </w:t>
            </w:r>
            <w:r>
              <w:rPr>
                <w:lang w:val="lt-LT"/>
              </w:rPr>
              <w:t>našta, nes atsisakoma</w:t>
            </w:r>
            <w:r w:rsidR="000B2BF7">
              <w:rPr>
                <w:lang w:val="lt-LT"/>
              </w:rPr>
              <w:t xml:space="preserve"> papildomai</w:t>
            </w:r>
            <w:r>
              <w:rPr>
                <w:lang w:val="lt-LT"/>
              </w:rPr>
              <w:t xml:space="preserve"> pateikti pažymas, kurios bus </w:t>
            </w:r>
            <w:r w:rsidR="007C0F7B">
              <w:rPr>
                <w:lang w:val="lt-LT"/>
              </w:rPr>
              <w:t>prieinamos registruose.</w:t>
            </w:r>
          </w:p>
        </w:tc>
      </w:tr>
      <w:tr w:rsidR="00E95DDE" w:rsidRPr="00435C5A" w14:paraId="2944CFB6" w14:textId="77777777" w:rsidTr="006504CB">
        <w:tc>
          <w:tcPr>
            <w:tcW w:w="3397" w:type="dxa"/>
          </w:tcPr>
          <w:p w14:paraId="2EC2D1BD" w14:textId="77777777" w:rsidR="002B4413" w:rsidRPr="00435C5A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Lėšų poreikis ir šaltiniai</w:t>
            </w:r>
          </w:p>
          <w:p w14:paraId="1DAFF33B" w14:textId="30E1702B" w:rsidR="004233CF" w:rsidRPr="00435C5A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6231" w:type="dxa"/>
          </w:tcPr>
          <w:p w14:paraId="0212E0C0" w14:textId="797C5C0F" w:rsidR="002B4413" w:rsidRPr="00435C5A" w:rsidRDefault="00500542" w:rsidP="007B21D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bCs/>
                <w:lang w:val="lt-LT"/>
              </w:rPr>
              <w:t>Sprendim</w:t>
            </w:r>
            <w:r w:rsidR="0002759A">
              <w:rPr>
                <w:bCs/>
                <w:lang w:val="lt-LT"/>
              </w:rPr>
              <w:t>o</w:t>
            </w:r>
            <w:r w:rsidRPr="00435C5A">
              <w:rPr>
                <w:bCs/>
                <w:lang w:val="lt-LT"/>
              </w:rPr>
              <w:t xml:space="preserve"> įgyvendin</w:t>
            </w:r>
            <w:r w:rsidR="006A4344">
              <w:rPr>
                <w:bCs/>
                <w:lang w:val="lt-LT"/>
              </w:rPr>
              <w:t>imui papildomų lėšų nereikės</w:t>
            </w:r>
            <w:r w:rsidR="00371A95">
              <w:rPr>
                <w:bCs/>
                <w:lang w:val="lt-LT"/>
              </w:rPr>
              <w:t>.</w:t>
            </w:r>
            <w:r w:rsidR="00CB482E">
              <w:rPr>
                <w:bCs/>
                <w:lang w:val="lt-LT"/>
              </w:rPr>
              <w:t xml:space="preserve"> </w:t>
            </w:r>
          </w:p>
        </w:tc>
      </w:tr>
      <w:tr w:rsidR="00E95DDE" w:rsidRPr="00435C5A" w14:paraId="119F7848" w14:textId="77777777" w:rsidTr="006504CB">
        <w:tc>
          <w:tcPr>
            <w:tcW w:w="3397" w:type="dxa"/>
          </w:tcPr>
          <w:p w14:paraId="4FE1482B" w14:textId="0D6583DD" w:rsidR="009627F4" w:rsidRPr="00435C5A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6231" w:type="dxa"/>
          </w:tcPr>
          <w:p w14:paraId="109A7C4E" w14:textId="2CB8311B" w:rsidR="002B4413" w:rsidRPr="00435C5A" w:rsidRDefault="00AE4574" w:rsidP="00683E8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Nėra.</w:t>
            </w:r>
          </w:p>
        </w:tc>
      </w:tr>
      <w:tr w:rsidR="00E95DDE" w:rsidRPr="00435C5A" w14:paraId="1AC45194" w14:textId="77777777" w:rsidTr="006504CB">
        <w:tc>
          <w:tcPr>
            <w:tcW w:w="3397" w:type="dxa"/>
          </w:tcPr>
          <w:p w14:paraId="2DD6219F" w14:textId="21B08EDD" w:rsidR="00A451EA" w:rsidRPr="00435C5A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6231" w:type="dxa"/>
          </w:tcPr>
          <w:p w14:paraId="0AD4A4D6" w14:textId="1C61699A" w:rsidR="002B4413" w:rsidRPr="00435C5A" w:rsidRDefault="003D773A" w:rsidP="00E77402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 w:eastAsia="lt-LT"/>
              </w:rPr>
              <w:t>Poreikis sprendimo projektą įvertinti antikorupciniu požiūriu ir pagrindimas reikalingas</w:t>
            </w:r>
            <w:r w:rsidR="00B8207F">
              <w:rPr>
                <w:lang w:val="lt-LT" w:eastAsia="lt-LT"/>
              </w:rPr>
              <w:t>,</w:t>
            </w:r>
            <w:r>
              <w:rPr>
                <w:lang w:val="lt-LT" w:eastAsia="lt-LT"/>
              </w:rPr>
              <w:t xml:space="preserve"> </w:t>
            </w:r>
            <w:r w:rsidR="005607BA">
              <w:rPr>
                <w:lang w:val="lt-LT" w:eastAsia="lt-LT"/>
              </w:rPr>
              <w:t>vadovaujantis</w:t>
            </w:r>
            <w:r>
              <w:rPr>
                <w:lang w:val="lt-LT" w:eastAsia="lt-LT"/>
              </w:rPr>
              <w:t xml:space="preserve"> Lietuvos Respublikos korupcij</w:t>
            </w:r>
            <w:r w:rsidR="00E77402">
              <w:rPr>
                <w:lang w:val="lt-LT" w:eastAsia="lt-LT"/>
              </w:rPr>
              <w:t>os prevencijos įstatymo 8 strai</w:t>
            </w:r>
            <w:r>
              <w:rPr>
                <w:lang w:val="lt-LT" w:eastAsia="lt-LT"/>
              </w:rPr>
              <w:t>p</w:t>
            </w:r>
            <w:r w:rsidR="00E77402">
              <w:rPr>
                <w:lang w:val="lt-LT" w:eastAsia="lt-LT"/>
              </w:rPr>
              <w:t>s</w:t>
            </w:r>
            <w:r>
              <w:rPr>
                <w:lang w:val="lt-LT" w:eastAsia="lt-LT"/>
              </w:rPr>
              <w:t xml:space="preserve">nio 1 </w:t>
            </w:r>
            <w:r w:rsidR="00E77402">
              <w:rPr>
                <w:lang w:val="lt-LT" w:eastAsia="lt-LT"/>
              </w:rPr>
              <w:t>dalies</w:t>
            </w:r>
            <w:r>
              <w:rPr>
                <w:lang w:val="lt-LT" w:eastAsia="lt-LT"/>
              </w:rPr>
              <w:t xml:space="preserve"> 3 </w:t>
            </w:r>
            <w:r w:rsidR="00E77402">
              <w:rPr>
                <w:lang w:val="lt-LT" w:eastAsia="lt-LT"/>
              </w:rPr>
              <w:t>punktu.</w:t>
            </w:r>
          </w:p>
        </w:tc>
      </w:tr>
      <w:tr w:rsidR="00E95DDE" w:rsidRPr="00435C5A" w14:paraId="1A76C517" w14:textId="77777777" w:rsidTr="006504CB">
        <w:tc>
          <w:tcPr>
            <w:tcW w:w="3397" w:type="dxa"/>
          </w:tcPr>
          <w:p w14:paraId="787A5834" w14:textId="61A2129A" w:rsidR="009627F4" w:rsidRPr="00435C5A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>Sprendimo projekto iniciatori</w:t>
            </w:r>
            <w:r w:rsidR="001243F0" w:rsidRPr="00435C5A">
              <w:rPr>
                <w:lang w:val="lt-LT"/>
              </w:rPr>
              <w:t>ai</w:t>
            </w:r>
            <w:r w:rsidRPr="00435C5A">
              <w:rPr>
                <w:lang w:val="lt-LT"/>
              </w:rPr>
              <w:t>, rengėjas ar rengėjų grupė</w:t>
            </w:r>
          </w:p>
        </w:tc>
        <w:tc>
          <w:tcPr>
            <w:tcW w:w="6231" w:type="dxa"/>
          </w:tcPr>
          <w:p w14:paraId="0896C100" w14:textId="7D4014DF" w:rsidR="002B4413" w:rsidRPr="00435C5A" w:rsidRDefault="00500542" w:rsidP="007B21D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t xml:space="preserve">Kalvarijos savivaldybės administracijos </w:t>
            </w:r>
            <w:r w:rsidR="00EE68A5">
              <w:rPr>
                <w:lang w:val="lt-LT"/>
              </w:rPr>
              <w:t>j</w:t>
            </w:r>
            <w:r w:rsidR="007B21D5">
              <w:rPr>
                <w:lang w:val="lt-LT"/>
              </w:rPr>
              <w:t>aunimo reikalų koordinator</w:t>
            </w:r>
            <w:r w:rsidR="00C51EF2">
              <w:rPr>
                <w:lang w:val="lt-LT"/>
              </w:rPr>
              <w:t>ius</w:t>
            </w:r>
            <w:r w:rsidR="00A90445">
              <w:rPr>
                <w:lang w:val="lt-LT"/>
              </w:rPr>
              <w:t>.</w:t>
            </w:r>
          </w:p>
        </w:tc>
      </w:tr>
      <w:tr w:rsidR="00E95DDE" w:rsidRPr="00435C5A" w14:paraId="449CFF2A" w14:textId="77777777" w:rsidTr="006504CB">
        <w:trPr>
          <w:trHeight w:val="962"/>
        </w:trPr>
        <w:tc>
          <w:tcPr>
            <w:tcW w:w="3397" w:type="dxa"/>
          </w:tcPr>
          <w:p w14:paraId="5973BDA6" w14:textId="458F2D0D" w:rsidR="002B4413" w:rsidRPr="00435C5A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435C5A">
              <w:rPr>
                <w:lang w:val="lt-LT"/>
              </w:rPr>
              <w:lastRenderedPageBreak/>
              <w:t>Teisės akto gavėjai</w:t>
            </w:r>
            <w:r w:rsidR="00FD3EF6" w:rsidRPr="00435C5A">
              <w:rPr>
                <w:lang w:val="lt-LT"/>
              </w:rPr>
              <w:t xml:space="preserve">, kuriems reikia siųsti priimto </w:t>
            </w:r>
            <w:r w:rsidR="00221020" w:rsidRPr="00435C5A">
              <w:rPr>
                <w:lang w:val="lt-LT"/>
              </w:rPr>
              <w:t xml:space="preserve">Tarybos </w:t>
            </w:r>
            <w:r w:rsidR="00FD3EF6" w:rsidRPr="00435C5A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435C5A">
              <w:rPr>
                <w:lang w:val="lt-LT"/>
              </w:rPr>
              <w:t xml:space="preserve"> ar vykdyti</w:t>
            </w:r>
          </w:p>
        </w:tc>
        <w:tc>
          <w:tcPr>
            <w:tcW w:w="6231" w:type="dxa"/>
          </w:tcPr>
          <w:p w14:paraId="483F6F48" w14:textId="1E6D9F42" w:rsidR="002B4413" w:rsidRPr="00435C5A" w:rsidRDefault="00EF4CF3" w:rsidP="005A36B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51EF2">
              <w:rPr>
                <w:lang w:val="pt-PT"/>
              </w:rPr>
              <w:t xml:space="preserve">Kalvarijos savivaldybės </w:t>
            </w:r>
            <w:r w:rsidR="007B21D5">
              <w:rPr>
                <w:lang w:val="lt-LT"/>
              </w:rPr>
              <w:t xml:space="preserve">jaunimo reikalų </w:t>
            </w:r>
            <w:r w:rsidR="005A36B1">
              <w:rPr>
                <w:lang w:val="lt-LT"/>
              </w:rPr>
              <w:t>koordinatorius</w:t>
            </w:r>
            <w:r w:rsidR="00A90445">
              <w:rPr>
                <w:lang w:val="lt-LT"/>
              </w:rPr>
              <w:t>.</w:t>
            </w:r>
          </w:p>
        </w:tc>
      </w:tr>
    </w:tbl>
    <w:p w14:paraId="4965C14A" w14:textId="77777777" w:rsidR="00041B21" w:rsidRPr="00435C5A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55DDD48" w14:textId="00387A65" w:rsidR="00041B21" w:rsidRPr="00435C5A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0BB1672" w14:textId="1E000784" w:rsidR="00BA363A" w:rsidRPr="00435C5A" w:rsidRDefault="007B21D5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 xml:space="preserve">Jaunimo reikalų koordinatorė </w:t>
      </w:r>
      <w:r w:rsidR="00BA363A" w:rsidRPr="00435C5A">
        <w:rPr>
          <w:lang w:val="lt-LT"/>
        </w:rPr>
        <w:tab/>
      </w:r>
      <w:r w:rsidR="00BA363A" w:rsidRPr="00435C5A">
        <w:rPr>
          <w:lang w:val="lt-LT"/>
        </w:rPr>
        <w:tab/>
      </w:r>
      <w:r w:rsidR="00BA363A" w:rsidRPr="00435C5A">
        <w:rPr>
          <w:lang w:val="lt-LT"/>
        </w:rPr>
        <w:tab/>
      </w:r>
      <w:r w:rsidR="00BA363A" w:rsidRPr="00435C5A">
        <w:rPr>
          <w:lang w:val="lt-LT"/>
        </w:rPr>
        <w:tab/>
      </w:r>
      <w:r w:rsidR="00BA363A" w:rsidRPr="00435C5A">
        <w:rPr>
          <w:lang w:val="lt-LT"/>
        </w:rPr>
        <w:tab/>
      </w:r>
      <w:r>
        <w:rPr>
          <w:lang w:val="lt-LT"/>
        </w:rPr>
        <w:t xml:space="preserve">               Viktorija </w:t>
      </w:r>
      <w:proofErr w:type="spellStart"/>
      <w:r>
        <w:rPr>
          <w:lang w:val="lt-LT"/>
        </w:rPr>
        <w:t>Rimavičienė</w:t>
      </w:r>
      <w:proofErr w:type="spellEnd"/>
    </w:p>
    <w:sectPr w:rsidR="00BA363A" w:rsidRPr="00435C5A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1E61E" w14:textId="77777777" w:rsidR="00E55499" w:rsidRDefault="00E55499">
      <w:r>
        <w:separator/>
      </w:r>
    </w:p>
  </w:endnote>
  <w:endnote w:type="continuationSeparator" w:id="0">
    <w:p w14:paraId="461D2156" w14:textId="77777777" w:rsidR="00E55499" w:rsidRDefault="00E55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3E297" w14:textId="77777777" w:rsidR="00E55499" w:rsidRDefault="00E55499">
      <w:r>
        <w:separator/>
      </w:r>
    </w:p>
  </w:footnote>
  <w:footnote w:type="continuationSeparator" w:id="0">
    <w:p w14:paraId="15086066" w14:textId="77777777" w:rsidR="00E55499" w:rsidRDefault="00E55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164520">
    <w:abstractNumId w:val="4"/>
  </w:num>
  <w:num w:numId="2" w16cid:durableId="679235481">
    <w:abstractNumId w:val="7"/>
  </w:num>
  <w:num w:numId="3" w16cid:durableId="1027413054">
    <w:abstractNumId w:val="3"/>
  </w:num>
  <w:num w:numId="4" w16cid:durableId="2131047197">
    <w:abstractNumId w:val="0"/>
  </w:num>
  <w:num w:numId="5" w16cid:durableId="484903391">
    <w:abstractNumId w:val="2"/>
  </w:num>
  <w:num w:numId="6" w16cid:durableId="1450008565">
    <w:abstractNumId w:val="5"/>
  </w:num>
  <w:num w:numId="7" w16cid:durableId="1866864821">
    <w:abstractNumId w:val="1"/>
  </w:num>
  <w:num w:numId="8" w16cid:durableId="10662197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422D"/>
    <w:rsid w:val="00011578"/>
    <w:rsid w:val="000155E4"/>
    <w:rsid w:val="0002759A"/>
    <w:rsid w:val="0003140C"/>
    <w:rsid w:val="00033177"/>
    <w:rsid w:val="00034151"/>
    <w:rsid w:val="00034643"/>
    <w:rsid w:val="00034E85"/>
    <w:rsid w:val="00037E24"/>
    <w:rsid w:val="00040CF2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867EF"/>
    <w:rsid w:val="0009349F"/>
    <w:rsid w:val="00093AA5"/>
    <w:rsid w:val="00094E2D"/>
    <w:rsid w:val="000A347F"/>
    <w:rsid w:val="000A5984"/>
    <w:rsid w:val="000A5E11"/>
    <w:rsid w:val="000B2BF7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2E80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57BB"/>
    <w:rsid w:val="001463FB"/>
    <w:rsid w:val="00146D1D"/>
    <w:rsid w:val="00150EB0"/>
    <w:rsid w:val="001510EF"/>
    <w:rsid w:val="00155F4A"/>
    <w:rsid w:val="00161BC8"/>
    <w:rsid w:val="001738F8"/>
    <w:rsid w:val="00175590"/>
    <w:rsid w:val="00177CEB"/>
    <w:rsid w:val="00184A16"/>
    <w:rsid w:val="001933A4"/>
    <w:rsid w:val="00195E89"/>
    <w:rsid w:val="001968E9"/>
    <w:rsid w:val="001A5E8F"/>
    <w:rsid w:val="001A7BDA"/>
    <w:rsid w:val="001C5F32"/>
    <w:rsid w:val="001D13CB"/>
    <w:rsid w:val="001D5098"/>
    <w:rsid w:val="001D7715"/>
    <w:rsid w:val="001E2BA2"/>
    <w:rsid w:val="001E5326"/>
    <w:rsid w:val="001E717B"/>
    <w:rsid w:val="001F0B72"/>
    <w:rsid w:val="001F24A1"/>
    <w:rsid w:val="001F495B"/>
    <w:rsid w:val="001F4CF8"/>
    <w:rsid w:val="00201A31"/>
    <w:rsid w:val="00203F04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4433"/>
    <w:rsid w:val="00235C4A"/>
    <w:rsid w:val="00247B4A"/>
    <w:rsid w:val="002539E6"/>
    <w:rsid w:val="00262CEF"/>
    <w:rsid w:val="002630A3"/>
    <w:rsid w:val="00266B6D"/>
    <w:rsid w:val="00271D3A"/>
    <w:rsid w:val="00275264"/>
    <w:rsid w:val="00283C4B"/>
    <w:rsid w:val="00286545"/>
    <w:rsid w:val="002865E4"/>
    <w:rsid w:val="00295078"/>
    <w:rsid w:val="002B1593"/>
    <w:rsid w:val="002B4413"/>
    <w:rsid w:val="002B4429"/>
    <w:rsid w:val="002B4994"/>
    <w:rsid w:val="002D3E17"/>
    <w:rsid w:val="002D685F"/>
    <w:rsid w:val="002E752F"/>
    <w:rsid w:val="002F0487"/>
    <w:rsid w:val="002F10FD"/>
    <w:rsid w:val="002F3036"/>
    <w:rsid w:val="002F415F"/>
    <w:rsid w:val="0031223D"/>
    <w:rsid w:val="00314660"/>
    <w:rsid w:val="00320787"/>
    <w:rsid w:val="0032288F"/>
    <w:rsid w:val="00323A7E"/>
    <w:rsid w:val="00325632"/>
    <w:rsid w:val="00325760"/>
    <w:rsid w:val="00332788"/>
    <w:rsid w:val="00344144"/>
    <w:rsid w:val="003448A7"/>
    <w:rsid w:val="00350D2A"/>
    <w:rsid w:val="00371A95"/>
    <w:rsid w:val="003762D5"/>
    <w:rsid w:val="00390E94"/>
    <w:rsid w:val="00391E02"/>
    <w:rsid w:val="00397502"/>
    <w:rsid w:val="003A03C4"/>
    <w:rsid w:val="003A3922"/>
    <w:rsid w:val="003B0C04"/>
    <w:rsid w:val="003B18C6"/>
    <w:rsid w:val="003B695E"/>
    <w:rsid w:val="003B6DA0"/>
    <w:rsid w:val="003C15DF"/>
    <w:rsid w:val="003D1E5D"/>
    <w:rsid w:val="003D2EF5"/>
    <w:rsid w:val="003D45CF"/>
    <w:rsid w:val="003D67CB"/>
    <w:rsid w:val="003D6BBF"/>
    <w:rsid w:val="003D6D20"/>
    <w:rsid w:val="003D773A"/>
    <w:rsid w:val="003E1477"/>
    <w:rsid w:val="003E1F70"/>
    <w:rsid w:val="003E42BB"/>
    <w:rsid w:val="003E7FF9"/>
    <w:rsid w:val="0040614D"/>
    <w:rsid w:val="00407A5B"/>
    <w:rsid w:val="00412EED"/>
    <w:rsid w:val="00414057"/>
    <w:rsid w:val="00422181"/>
    <w:rsid w:val="00422D77"/>
    <w:rsid w:val="004233CF"/>
    <w:rsid w:val="00431691"/>
    <w:rsid w:val="00435C5A"/>
    <w:rsid w:val="00436942"/>
    <w:rsid w:val="00437247"/>
    <w:rsid w:val="00437E98"/>
    <w:rsid w:val="0044022F"/>
    <w:rsid w:val="0044789E"/>
    <w:rsid w:val="004501B6"/>
    <w:rsid w:val="00465B64"/>
    <w:rsid w:val="00474185"/>
    <w:rsid w:val="00476540"/>
    <w:rsid w:val="004779D6"/>
    <w:rsid w:val="00482839"/>
    <w:rsid w:val="0048374C"/>
    <w:rsid w:val="00492E3A"/>
    <w:rsid w:val="00495233"/>
    <w:rsid w:val="00496AA8"/>
    <w:rsid w:val="004A1421"/>
    <w:rsid w:val="004A6DB4"/>
    <w:rsid w:val="004B05B2"/>
    <w:rsid w:val="004B2F09"/>
    <w:rsid w:val="004B59EC"/>
    <w:rsid w:val="004B72A9"/>
    <w:rsid w:val="004C215F"/>
    <w:rsid w:val="004C3A61"/>
    <w:rsid w:val="004D7026"/>
    <w:rsid w:val="004D7A2A"/>
    <w:rsid w:val="004F4ACD"/>
    <w:rsid w:val="005003C5"/>
    <w:rsid w:val="00500542"/>
    <w:rsid w:val="0050091A"/>
    <w:rsid w:val="00502B15"/>
    <w:rsid w:val="00505E0F"/>
    <w:rsid w:val="0050744E"/>
    <w:rsid w:val="0050748F"/>
    <w:rsid w:val="00507521"/>
    <w:rsid w:val="00510A9A"/>
    <w:rsid w:val="00511241"/>
    <w:rsid w:val="00512644"/>
    <w:rsid w:val="00515ED3"/>
    <w:rsid w:val="005201C0"/>
    <w:rsid w:val="0052261D"/>
    <w:rsid w:val="005270FE"/>
    <w:rsid w:val="0053021C"/>
    <w:rsid w:val="00530847"/>
    <w:rsid w:val="005329DA"/>
    <w:rsid w:val="00535600"/>
    <w:rsid w:val="005359D5"/>
    <w:rsid w:val="00535E77"/>
    <w:rsid w:val="00536653"/>
    <w:rsid w:val="00543943"/>
    <w:rsid w:val="00545E44"/>
    <w:rsid w:val="005527BA"/>
    <w:rsid w:val="005537A5"/>
    <w:rsid w:val="00557CD1"/>
    <w:rsid w:val="005607BA"/>
    <w:rsid w:val="00565052"/>
    <w:rsid w:val="00567B87"/>
    <w:rsid w:val="0057759F"/>
    <w:rsid w:val="00583F8C"/>
    <w:rsid w:val="005948A4"/>
    <w:rsid w:val="00594F96"/>
    <w:rsid w:val="005A36B1"/>
    <w:rsid w:val="005A4863"/>
    <w:rsid w:val="005C2E83"/>
    <w:rsid w:val="005C4CC6"/>
    <w:rsid w:val="005D2BAD"/>
    <w:rsid w:val="005E26FD"/>
    <w:rsid w:val="005E508F"/>
    <w:rsid w:val="005E7FAB"/>
    <w:rsid w:val="005F3496"/>
    <w:rsid w:val="00604F29"/>
    <w:rsid w:val="00612B31"/>
    <w:rsid w:val="00613E26"/>
    <w:rsid w:val="0061546D"/>
    <w:rsid w:val="00631297"/>
    <w:rsid w:val="00632C27"/>
    <w:rsid w:val="00633C92"/>
    <w:rsid w:val="00635278"/>
    <w:rsid w:val="006352D4"/>
    <w:rsid w:val="00635ACC"/>
    <w:rsid w:val="00640B1D"/>
    <w:rsid w:val="0064513A"/>
    <w:rsid w:val="00646599"/>
    <w:rsid w:val="00646CCC"/>
    <w:rsid w:val="006504CB"/>
    <w:rsid w:val="00650554"/>
    <w:rsid w:val="00656D78"/>
    <w:rsid w:val="00661BEE"/>
    <w:rsid w:val="00666581"/>
    <w:rsid w:val="00673468"/>
    <w:rsid w:val="00675432"/>
    <w:rsid w:val="00683764"/>
    <w:rsid w:val="00683E8D"/>
    <w:rsid w:val="00690F9B"/>
    <w:rsid w:val="0069292C"/>
    <w:rsid w:val="00692EAD"/>
    <w:rsid w:val="006A047E"/>
    <w:rsid w:val="006A1253"/>
    <w:rsid w:val="006A20FD"/>
    <w:rsid w:val="006A4344"/>
    <w:rsid w:val="006B2459"/>
    <w:rsid w:val="006B27DF"/>
    <w:rsid w:val="006B7B1F"/>
    <w:rsid w:val="006C0016"/>
    <w:rsid w:val="006C1276"/>
    <w:rsid w:val="006C2358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498B"/>
    <w:rsid w:val="006F03B6"/>
    <w:rsid w:val="006F2762"/>
    <w:rsid w:val="006F6484"/>
    <w:rsid w:val="00701B4D"/>
    <w:rsid w:val="007055C9"/>
    <w:rsid w:val="007055D5"/>
    <w:rsid w:val="00716272"/>
    <w:rsid w:val="00716A13"/>
    <w:rsid w:val="007175BA"/>
    <w:rsid w:val="00717673"/>
    <w:rsid w:val="00720FB0"/>
    <w:rsid w:val="007226F5"/>
    <w:rsid w:val="00722EE0"/>
    <w:rsid w:val="00726691"/>
    <w:rsid w:val="00727035"/>
    <w:rsid w:val="007272AE"/>
    <w:rsid w:val="0073416E"/>
    <w:rsid w:val="007404A6"/>
    <w:rsid w:val="007407F4"/>
    <w:rsid w:val="00742726"/>
    <w:rsid w:val="007444FC"/>
    <w:rsid w:val="00745D71"/>
    <w:rsid w:val="00755DDE"/>
    <w:rsid w:val="00760950"/>
    <w:rsid w:val="00761234"/>
    <w:rsid w:val="007631EC"/>
    <w:rsid w:val="007645C3"/>
    <w:rsid w:val="007670E5"/>
    <w:rsid w:val="00767325"/>
    <w:rsid w:val="007758D4"/>
    <w:rsid w:val="007777CA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21D5"/>
    <w:rsid w:val="007B4907"/>
    <w:rsid w:val="007C0F7B"/>
    <w:rsid w:val="007C15D8"/>
    <w:rsid w:val="007C1C0A"/>
    <w:rsid w:val="007C2155"/>
    <w:rsid w:val="007D3973"/>
    <w:rsid w:val="007D65CB"/>
    <w:rsid w:val="007D65E5"/>
    <w:rsid w:val="007D6809"/>
    <w:rsid w:val="007E0189"/>
    <w:rsid w:val="007E2FB9"/>
    <w:rsid w:val="007F4573"/>
    <w:rsid w:val="00801A3A"/>
    <w:rsid w:val="008061BF"/>
    <w:rsid w:val="008118CD"/>
    <w:rsid w:val="0081210B"/>
    <w:rsid w:val="008124D7"/>
    <w:rsid w:val="00813D69"/>
    <w:rsid w:val="008261C2"/>
    <w:rsid w:val="00842B6B"/>
    <w:rsid w:val="00843F82"/>
    <w:rsid w:val="008520BB"/>
    <w:rsid w:val="00864304"/>
    <w:rsid w:val="008711FD"/>
    <w:rsid w:val="00876ED5"/>
    <w:rsid w:val="00887375"/>
    <w:rsid w:val="008903D7"/>
    <w:rsid w:val="008916D3"/>
    <w:rsid w:val="00892010"/>
    <w:rsid w:val="008A045B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5472"/>
    <w:rsid w:val="008C7869"/>
    <w:rsid w:val="008D22F5"/>
    <w:rsid w:val="008D3F74"/>
    <w:rsid w:val="008E043C"/>
    <w:rsid w:val="008E12B0"/>
    <w:rsid w:val="008E2A96"/>
    <w:rsid w:val="008E2DC9"/>
    <w:rsid w:val="008E3B43"/>
    <w:rsid w:val="008F009D"/>
    <w:rsid w:val="008F1362"/>
    <w:rsid w:val="009005BC"/>
    <w:rsid w:val="00903200"/>
    <w:rsid w:val="009045B4"/>
    <w:rsid w:val="00915B3E"/>
    <w:rsid w:val="00915E04"/>
    <w:rsid w:val="0092798D"/>
    <w:rsid w:val="00931AB0"/>
    <w:rsid w:val="009413BE"/>
    <w:rsid w:val="00943EF4"/>
    <w:rsid w:val="00944845"/>
    <w:rsid w:val="00946672"/>
    <w:rsid w:val="0094738C"/>
    <w:rsid w:val="00947933"/>
    <w:rsid w:val="009627F4"/>
    <w:rsid w:val="009708B4"/>
    <w:rsid w:val="009742B5"/>
    <w:rsid w:val="00997CAA"/>
    <w:rsid w:val="009A0D91"/>
    <w:rsid w:val="009A1B97"/>
    <w:rsid w:val="009A1D09"/>
    <w:rsid w:val="009A6C39"/>
    <w:rsid w:val="009B221F"/>
    <w:rsid w:val="009B554C"/>
    <w:rsid w:val="009C297A"/>
    <w:rsid w:val="009D2176"/>
    <w:rsid w:val="009E1CD7"/>
    <w:rsid w:val="009E5875"/>
    <w:rsid w:val="009E5957"/>
    <w:rsid w:val="00A062E7"/>
    <w:rsid w:val="00A21312"/>
    <w:rsid w:val="00A21ACB"/>
    <w:rsid w:val="00A22CF4"/>
    <w:rsid w:val="00A27EE7"/>
    <w:rsid w:val="00A34D6B"/>
    <w:rsid w:val="00A36706"/>
    <w:rsid w:val="00A42CE3"/>
    <w:rsid w:val="00A451EA"/>
    <w:rsid w:val="00A45A75"/>
    <w:rsid w:val="00A5100C"/>
    <w:rsid w:val="00A57E14"/>
    <w:rsid w:val="00A62C7D"/>
    <w:rsid w:val="00A6728A"/>
    <w:rsid w:val="00A679C7"/>
    <w:rsid w:val="00A71846"/>
    <w:rsid w:val="00A77546"/>
    <w:rsid w:val="00A802C2"/>
    <w:rsid w:val="00A83248"/>
    <w:rsid w:val="00A85852"/>
    <w:rsid w:val="00A858CF"/>
    <w:rsid w:val="00A85B7B"/>
    <w:rsid w:val="00A90445"/>
    <w:rsid w:val="00AA03DF"/>
    <w:rsid w:val="00AA2362"/>
    <w:rsid w:val="00AA49F9"/>
    <w:rsid w:val="00AA6F4E"/>
    <w:rsid w:val="00AB4031"/>
    <w:rsid w:val="00AB42FF"/>
    <w:rsid w:val="00AC2EB4"/>
    <w:rsid w:val="00AC42BF"/>
    <w:rsid w:val="00AC4E1C"/>
    <w:rsid w:val="00AD4D99"/>
    <w:rsid w:val="00AE4574"/>
    <w:rsid w:val="00AE7F44"/>
    <w:rsid w:val="00AF5C2C"/>
    <w:rsid w:val="00AF6521"/>
    <w:rsid w:val="00B01011"/>
    <w:rsid w:val="00B07566"/>
    <w:rsid w:val="00B14633"/>
    <w:rsid w:val="00B24F7A"/>
    <w:rsid w:val="00B27C16"/>
    <w:rsid w:val="00B31B92"/>
    <w:rsid w:val="00B518D9"/>
    <w:rsid w:val="00B561F1"/>
    <w:rsid w:val="00B571A4"/>
    <w:rsid w:val="00B6331E"/>
    <w:rsid w:val="00B73D97"/>
    <w:rsid w:val="00B76076"/>
    <w:rsid w:val="00B8207F"/>
    <w:rsid w:val="00B932F6"/>
    <w:rsid w:val="00B944D4"/>
    <w:rsid w:val="00BA0031"/>
    <w:rsid w:val="00BA0224"/>
    <w:rsid w:val="00BA363A"/>
    <w:rsid w:val="00BA48DC"/>
    <w:rsid w:val="00BA570B"/>
    <w:rsid w:val="00BB5FD7"/>
    <w:rsid w:val="00BB6373"/>
    <w:rsid w:val="00BB7AF7"/>
    <w:rsid w:val="00BC0407"/>
    <w:rsid w:val="00BC1FE5"/>
    <w:rsid w:val="00BD1FF2"/>
    <w:rsid w:val="00BD24A2"/>
    <w:rsid w:val="00BD5010"/>
    <w:rsid w:val="00BE07A1"/>
    <w:rsid w:val="00BE1FB7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3259"/>
    <w:rsid w:val="00C3516D"/>
    <w:rsid w:val="00C40D6D"/>
    <w:rsid w:val="00C449AE"/>
    <w:rsid w:val="00C450FE"/>
    <w:rsid w:val="00C5113E"/>
    <w:rsid w:val="00C51EF2"/>
    <w:rsid w:val="00C52133"/>
    <w:rsid w:val="00C53AEB"/>
    <w:rsid w:val="00C53D4D"/>
    <w:rsid w:val="00C54E19"/>
    <w:rsid w:val="00C64A02"/>
    <w:rsid w:val="00C70DEF"/>
    <w:rsid w:val="00C7111D"/>
    <w:rsid w:val="00C737DF"/>
    <w:rsid w:val="00C7691C"/>
    <w:rsid w:val="00C845D6"/>
    <w:rsid w:val="00CA703C"/>
    <w:rsid w:val="00CB482E"/>
    <w:rsid w:val="00CB69EB"/>
    <w:rsid w:val="00CB7DE0"/>
    <w:rsid w:val="00CC7989"/>
    <w:rsid w:val="00CD153A"/>
    <w:rsid w:val="00CD325C"/>
    <w:rsid w:val="00CD390B"/>
    <w:rsid w:val="00CE147F"/>
    <w:rsid w:val="00CE4887"/>
    <w:rsid w:val="00CF02B9"/>
    <w:rsid w:val="00CF6DAD"/>
    <w:rsid w:val="00D05F62"/>
    <w:rsid w:val="00D1097F"/>
    <w:rsid w:val="00D13D2C"/>
    <w:rsid w:val="00D17FD4"/>
    <w:rsid w:val="00D25E27"/>
    <w:rsid w:val="00D26036"/>
    <w:rsid w:val="00D462A9"/>
    <w:rsid w:val="00D500E9"/>
    <w:rsid w:val="00D53DE7"/>
    <w:rsid w:val="00D55B84"/>
    <w:rsid w:val="00D570EC"/>
    <w:rsid w:val="00D62114"/>
    <w:rsid w:val="00D63514"/>
    <w:rsid w:val="00D6386C"/>
    <w:rsid w:val="00D64498"/>
    <w:rsid w:val="00D657BB"/>
    <w:rsid w:val="00D70758"/>
    <w:rsid w:val="00D862A5"/>
    <w:rsid w:val="00D8721D"/>
    <w:rsid w:val="00DA0391"/>
    <w:rsid w:val="00DA0FBD"/>
    <w:rsid w:val="00DA3B58"/>
    <w:rsid w:val="00DA4C8E"/>
    <w:rsid w:val="00DA7C1B"/>
    <w:rsid w:val="00DB6F8E"/>
    <w:rsid w:val="00DC24C0"/>
    <w:rsid w:val="00DC30CD"/>
    <w:rsid w:val="00DC689E"/>
    <w:rsid w:val="00DD0AC6"/>
    <w:rsid w:val="00DD16B5"/>
    <w:rsid w:val="00DD47D3"/>
    <w:rsid w:val="00DE09F5"/>
    <w:rsid w:val="00DE131F"/>
    <w:rsid w:val="00DE2443"/>
    <w:rsid w:val="00DE366B"/>
    <w:rsid w:val="00DE398E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37819"/>
    <w:rsid w:val="00E45FBC"/>
    <w:rsid w:val="00E47DE2"/>
    <w:rsid w:val="00E52CE7"/>
    <w:rsid w:val="00E55499"/>
    <w:rsid w:val="00E55E18"/>
    <w:rsid w:val="00E70826"/>
    <w:rsid w:val="00E72014"/>
    <w:rsid w:val="00E77230"/>
    <w:rsid w:val="00E77402"/>
    <w:rsid w:val="00E7754C"/>
    <w:rsid w:val="00E8036B"/>
    <w:rsid w:val="00E81667"/>
    <w:rsid w:val="00E817B8"/>
    <w:rsid w:val="00E83C4F"/>
    <w:rsid w:val="00E852C4"/>
    <w:rsid w:val="00E85EC6"/>
    <w:rsid w:val="00E91A64"/>
    <w:rsid w:val="00E93A23"/>
    <w:rsid w:val="00E95DDE"/>
    <w:rsid w:val="00E96497"/>
    <w:rsid w:val="00EA002B"/>
    <w:rsid w:val="00EA2FDA"/>
    <w:rsid w:val="00EB2485"/>
    <w:rsid w:val="00EB745A"/>
    <w:rsid w:val="00EC0A23"/>
    <w:rsid w:val="00EC28BE"/>
    <w:rsid w:val="00EC4504"/>
    <w:rsid w:val="00EC7A15"/>
    <w:rsid w:val="00EE68A5"/>
    <w:rsid w:val="00EF03D6"/>
    <w:rsid w:val="00EF1628"/>
    <w:rsid w:val="00EF24BF"/>
    <w:rsid w:val="00EF4CF3"/>
    <w:rsid w:val="00F010C6"/>
    <w:rsid w:val="00F13E32"/>
    <w:rsid w:val="00F161A0"/>
    <w:rsid w:val="00F279E5"/>
    <w:rsid w:val="00F32C48"/>
    <w:rsid w:val="00F43809"/>
    <w:rsid w:val="00F532E5"/>
    <w:rsid w:val="00F533F0"/>
    <w:rsid w:val="00F57DAD"/>
    <w:rsid w:val="00F605B9"/>
    <w:rsid w:val="00F61F8C"/>
    <w:rsid w:val="00F62255"/>
    <w:rsid w:val="00F670A6"/>
    <w:rsid w:val="00F73F30"/>
    <w:rsid w:val="00F7597D"/>
    <w:rsid w:val="00F80CDE"/>
    <w:rsid w:val="00F81DE8"/>
    <w:rsid w:val="00F82579"/>
    <w:rsid w:val="00F92712"/>
    <w:rsid w:val="00F95235"/>
    <w:rsid w:val="00F95C76"/>
    <w:rsid w:val="00FA2A55"/>
    <w:rsid w:val="00FA7E14"/>
    <w:rsid w:val="00FB4606"/>
    <w:rsid w:val="00FB676E"/>
    <w:rsid w:val="00FC4C6A"/>
    <w:rsid w:val="00FC5C66"/>
    <w:rsid w:val="00FD3300"/>
    <w:rsid w:val="00FD3EF6"/>
    <w:rsid w:val="00FD5F8B"/>
    <w:rsid w:val="00FD7753"/>
    <w:rsid w:val="00FE11BC"/>
    <w:rsid w:val="00FF01D8"/>
    <w:rsid w:val="00FF065A"/>
    <w:rsid w:val="00FF35B9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E2E4A-02F8-40A7-8D5F-66CD044D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2025-10-21T10:00:00Z</cp:lastPrinted>
  <dcterms:created xsi:type="dcterms:W3CDTF">2026-06-04T05:28:00Z</dcterms:created>
  <dcterms:modified xsi:type="dcterms:W3CDTF">2026-06-04T05:28:00Z</dcterms:modified>
</cp:coreProperties>
</file>